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2F2" w:rsidRDefault="00E902F2" w:rsidP="00743247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МУРАВЬЕВ ЮРИЙ МИХАЙЛОВИЧ </w:t>
      </w:r>
    </w:p>
    <w:p w:rsidR="00E902F2" w:rsidRPr="00743247" w:rsidRDefault="00E902F2" w:rsidP="0074324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02F2" w:rsidRPr="00D01830" w:rsidRDefault="00E902F2" w:rsidP="0074324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1830">
        <w:rPr>
          <w:rFonts w:ascii="Times New Roman" w:hAnsi="Times New Roman"/>
          <w:b/>
          <w:sz w:val="28"/>
          <w:szCs w:val="28"/>
        </w:rPr>
        <w:t>«Человек создан для счастья!»</w:t>
      </w:r>
    </w:p>
    <w:p w:rsidR="00E902F2" w:rsidRPr="00D01830" w:rsidRDefault="00E902F2" w:rsidP="00743247">
      <w:pPr>
        <w:spacing w:line="240" w:lineRule="auto"/>
        <w:jc w:val="center"/>
        <w:rPr>
          <w:rFonts w:ascii="Times New Roman" w:hAnsi="Times New Roman"/>
          <w:i/>
          <w:sz w:val="28"/>
          <w:szCs w:val="28"/>
        </w:rPr>
      </w:pPr>
      <w:bookmarkStart w:id="0" w:name="_GoBack"/>
    </w:p>
    <w:bookmarkEnd w:id="0"/>
    <w:p w:rsidR="00E902F2" w:rsidRDefault="00E902F2" w:rsidP="00AD6DA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01830">
        <w:rPr>
          <w:rFonts w:ascii="Times New Roman" w:hAnsi="Times New Roman"/>
          <w:sz w:val="28"/>
          <w:szCs w:val="28"/>
        </w:rPr>
        <w:t>С 1941 по 1945 год Юрий Миха</w:t>
      </w:r>
      <w:r>
        <w:rPr>
          <w:rFonts w:ascii="Times New Roman" w:hAnsi="Times New Roman"/>
          <w:sz w:val="28"/>
          <w:szCs w:val="28"/>
        </w:rPr>
        <w:t>й</w:t>
      </w:r>
      <w:r w:rsidRPr="00D01830">
        <w:rPr>
          <w:rFonts w:ascii="Times New Roman" w:hAnsi="Times New Roman"/>
          <w:sz w:val="28"/>
          <w:szCs w:val="28"/>
        </w:rPr>
        <w:t>лович работал на фабрике им. В.В. Куйбышева (</w:t>
      </w:r>
      <w:r>
        <w:rPr>
          <w:rFonts w:ascii="Times New Roman" w:hAnsi="Times New Roman"/>
          <w:sz w:val="28"/>
          <w:szCs w:val="28"/>
        </w:rPr>
        <w:t>«</w:t>
      </w:r>
      <w:r w:rsidRPr="00D01830">
        <w:rPr>
          <w:rFonts w:ascii="Times New Roman" w:hAnsi="Times New Roman"/>
          <w:sz w:val="28"/>
          <w:szCs w:val="28"/>
        </w:rPr>
        <w:t>Тасма</w:t>
      </w:r>
      <w:r>
        <w:rPr>
          <w:rFonts w:ascii="Times New Roman" w:hAnsi="Times New Roman"/>
          <w:sz w:val="28"/>
          <w:szCs w:val="28"/>
        </w:rPr>
        <w:t>»</w:t>
      </w:r>
      <w:r w:rsidRPr="00D01830">
        <w:rPr>
          <w:rFonts w:ascii="Times New Roman" w:hAnsi="Times New Roman"/>
          <w:sz w:val="28"/>
          <w:szCs w:val="28"/>
        </w:rPr>
        <w:t xml:space="preserve">). </w:t>
      </w:r>
    </w:p>
    <w:p w:rsidR="00E902F2" w:rsidRPr="00D01830" w:rsidRDefault="00E902F2" w:rsidP="00D01830">
      <w:pPr>
        <w:spacing w:line="360" w:lineRule="auto"/>
        <w:jc w:val="both"/>
        <w:rPr>
          <w:rFonts w:ascii="Times New Roman" w:hAnsi="Times New Roman"/>
          <w:i/>
          <w:sz w:val="28"/>
          <w:szCs w:val="28"/>
          <w:shd w:val="clear" w:color="auto" w:fill="E5E5E5"/>
        </w:rPr>
      </w:pPr>
    </w:p>
    <w:p w:rsidR="00E902F2" w:rsidRDefault="00E902F2" w:rsidP="00D01830">
      <w:pPr>
        <w:rPr>
          <w:rFonts w:ascii="Times New Roman" w:hAnsi="Times New Roman"/>
          <w:b/>
          <w:sz w:val="36"/>
          <w:szCs w:val="36"/>
        </w:rPr>
      </w:pPr>
      <w:r w:rsidRPr="00C67120">
        <w:rPr>
          <w:rFonts w:ascii="Times New Roman" w:hAnsi="Times New Roman"/>
          <w:b/>
          <w:noProof/>
          <w:sz w:val="36"/>
          <w:szCs w:val="3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3.25pt;height:302.25pt;visibility:visible">
            <v:imagedata r:id="rId4" o:title=""/>
          </v:shape>
        </w:pict>
      </w:r>
    </w:p>
    <w:sectPr w:rsidR="00E902F2" w:rsidSect="009D4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E8F"/>
    <w:rsid w:val="000C1284"/>
    <w:rsid w:val="00177801"/>
    <w:rsid w:val="0026213F"/>
    <w:rsid w:val="003637B7"/>
    <w:rsid w:val="005258BD"/>
    <w:rsid w:val="00566CB8"/>
    <w:rsid w:val="00657945"/>
    <w:rsid w:val="00743247"/>
    <w:rsid w:val="00766DA6"/>
    <w:rsid w:val="009001AE"/>
    <w:rsid w:val="009D4075"/>
    <w:rsid w:val="00A20E8F"/>
    <w:rsid w:val="00AD6DA7"/>
    <w:rsid w:val="00BD4FD2"/>
    <w:rsid w:val="00C67120"/>
    <w:rsid w:val="00D01830"/>
    <w:rsid w:val="00E902F2"/>
    <w:rsid w:val="00EF4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8B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2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58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21</Words>
  <Characters>125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10</cp:revision>
  <dcterms:created xsi:type="dcterms:W3CDTF">2015-02-17T10:01:00Z</dcterms:created>
  <dcterms:modified xsi:type="dcterms:W3CDTF">2015-04-10T14:48:00Z</dcterms:modified>
</cp:coreProperties>
</file>